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32111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07143/015-1А (07143/015)-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871CB3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871CB3" w:rsidRPr="00871CB3">
          <w:rPr>
            <w:bCs/>
          </w:rPr>
          <w:t>17</w:t>
        </w:r>
        <w:r w:rsidR="00871CB3" w:rsidRPr="00871CB3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321118" w:rsidRPr="0032111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321118" w:rsidRPr="00321118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321118" w:rsidRPr="00321118">
          <w:rPr>
            <w:rStyle w:val="aa"/>
          </w:rPr>
          <w:t xml:space="preserve"> 5 хирургическое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321118" w:rsidRPr="00321118">
          <w:rPr>
            <w:u w:val="single"/>
          </w:rPr>
          <w:t xml:space="preserve"> 07143/015-1А </w:t>
        </w:r>
        <w:r w:rsidR="00321118">
          <w:t xml:space="preserve">(07143/015)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321118" w:rsidRPr="00321118">
          <w:rPr>
            <w:rStyle w:val="aa"/>
          </w:rPr>
          <w:t xml:space="preserve"> Врач - торакальный хирург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321118" w:rsidRPr="00321118">
          <w:rPr>
            <w:rStyle w:val="aa"/>
          </w:rPr>
          <w:t xml:space="preserve"> 20463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321118" w:rsidRPr="0032111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Pr="004B7CEF" w:rsidRDefault="004D74D7" w:rsidP="004D74D7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± 25 %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Default="004D74D7" w:rsidP="004D74D7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4D74D7" w:rsidRDefault="004D74D7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4D74D7" w:rsidRDefault="004D74D7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4D74D7" w:rsidRDefault="004D74D7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4D74D7" w:rsidRDefault="004D74D7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74D7" w:rsidRPr="004D74D7" w:rsidRDefault="00012960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4D74D7" w:rsidRPr="004D74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D74D7" w:rsidRPr="004D74D7" w:rsidRDefault="004D74D7" w:rsidP="00AD14A4">
      <w:r w:rsidRPr="004D74D7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4D74D7" w:rsidP="00AD14A4">
      <w:r w:rsidRPr="004D74D7">
        <w:t>- ГОСТ 12.1.014-84 Воздух рабочей зоны. Метод измерения концентраций вредных веществ индикаторными трубками.</w:t>
      </w:r>
      <w:r w:rsidR="00012960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4D74D7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6" w:name="ko1_2356"/>
            <w:bookmarkEnd w:id="16"/>
            <w:r w:rsidRPr="004D74D7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</w:pPr>
            <w:r w:rsidRPr="004D74D7">
              <w:t>30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r w:rsidRPr="004D74D7">
              <w:rPr>
                <w:b/>
              </w:rPr>
              <w:t>100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8" w:name="kcss2356"/>
            <w:bookmarkEnd w:id="18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</w:p>
        </w:tc>
      </w:tr>
    </w:tbl>
    <w:p w:rsidR="004D74D7" w:rsidRDefault="004D74D7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4D74D7" w:rsidRPr="004D74D7">
          <w:rPr>
            <w:bCs/>
          </w:rPr>
          <w:t>-</w:t>
        </w:r>
        <w:r w:rsidR="004D74D7" w:rsidRPr="004D74D7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4D74D7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Митяева Ольга Александровна</w:t>
            </w:r>
          </w:p>
        </w:tc>
      </w:tr>
      <w:tr w:rsidR="00EF6C29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lastRenderedPageBreak/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Лукичев Дмитрий Олегович</w:t>
            </w:r>
          </w:p>
        </w:tc>
      </w:tr>
      <w:tr w:rsidR="003367BB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4D7" w:rsidRDefault="004D74D7" w:rsidP="0076042D">
      <w:pPr>
        <w:pStyle w:val="a9"/>
      </w:pPr>
      <w:r>
        <w:separator/>
      </w:r>
    </w:p>
  </w:endnote>
  <w:endnote w:type="continuationSeparator" w:id="0">
    <w:p w:rsidR="004D74D7" w:rsidRDefault="004D74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3211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07143/015-1А (07143/015)-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012960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012960" w:rsidRPr="004C53B3">
            <w:rPr>
              <w:rStyle w:val="ad"/>
              <w:sz w:val="20"/>
              <w:szCs w:val="20"/>
            </w:rPr>
            <w:fldChar w:fldCharType="separate"/>
          </w:r>
          <w:r w:rsidR="00321118">
            <w:rPr>
              <w:rStyle w:val="ad"/>
              <w:noProof/>
              <w:sz w:val="20"/>
              <w:szCs w:val="20"/>
            </w:rPr>
            <w:t>1</w:t>
          </w:r>
          <w:r w:rsidR="00012960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21118" w:rsidRPr="00321118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4D7" w:rsidRDefault="004D74D7" w:rsidP="0076042D">
      <w:pPr>
        <w:pStyle w:val="a9"/>
      </w:pPr>
      <w:r>
        <w:separator/>
      </w:r>
    </w:p>
  </w:footnote>
  <w:footnote w:type="continuationSeparator" w:id="0">
    <w:p w:rsidR="004D74D7" w:rsidRDefault="004D74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2;  07143/015, 07143/015-1А (07143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45E4271517174EB985EEFCFF45F6525D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5-1А (07143/015)- Х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149CA19C06841649EE975654CED001F"/>
    <w:docVar w:name="rm_id" w:val="190"/>
    <w:docVar w:name="rm_name" w:val=" Врач - торакальный хирург "/>
    <w:docVar w:name="rm_number" w:val=" 07143/015-1А (07143/015)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Этанол "/>
    <w:docVar w:name="version" w:val="51"/>
  </w:docVars>
  <w:rsids>
    <w:rsidRoot w:val="009A1B98"/>
    <w:rsid w:val="00012960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A3673"/>
    <w:rsid w:val="002E55C6"/>
    <w:rsid w:val="00305B2F"/>
    <w:rsid w:val="00321118"/>
    <w:rsid w:val="003367BB"/>
    <w:rsid w:val="00367816"/>
    <w:rsid w:val="003876C3"/>
    <w:rsid w:val="003C24DB"/>
    <w:rsid w:val="00402CAC"/>
    <w:rsid w:val="00444410"/>
    <w:rsid w:val="004A47AD"/>
    <w:rsid w:val="004B7CEF"/>
    <w:rsid w:val="004C3E73"/>
    <w:rsid w:val="004C4DB2"/>
    <w:rsid w:val="004C53B3"/>
    <w:rsid w:val="004D74D7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C5AD1"/>
    <w:rsid w:val="007D1852"/>
    <w:rsid w:val="007D2CEA"/>
    <w:rsid w:val="00814BF6"/>
    <w:rsid w:val="00871CB3"/>
    <w:rsid w:val="00883461"/>
    <w:rsid w:val="008E68DE"/>
    <w:rsid w:val="0090588D"/>
    <w:rsid w:val="0092778A"/>
    <w:rsid w:val="009534CE"/>
    <w:rsid w:val="009A1B98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5202C"/>
    <w:rsid w:val="00BA5029"/>
    <w:rsid w:val="00BC2F3C"/>
    <w:rsid w:val="00C02721"/>
    <w:rsid w:val="00CB2DA6"/>
    <w:rsid w:val="00CE3307"/>
    <w:rsid w:val="00D76DF8"/>
    <w:rsid w:val="00DB5302"/>
    <w:rsid w:val="00DD6B1F"/>
    <w:rsid w:val="00E017A0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2016-10-17T10:35:00Z</dcterms:created>
  <dcterms:modified xsi:type="dcterms:W3CDTF">2016-10-18T09:18:00Z</dcterms:modified>
</cp:coreProperties>
</file>